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2531"/>
        <w:gridCol w:w="3423"/>
        <w:gridCol w:w="2830"/>
        <w:gridCol w:w="997"/>
        <w:gridCol w:w="1123"/>
        <w:gridCol w:w="1145"/>
        <w:gridCol w:w="284"/>
        <w:gridCol w:w="1842"/>
      </w:tblGrid>
      <w:tr w:rsidR="009147CE" w:rsidRPr="00805620" w:rsidTr="003A4178">
        <w:trPr>
          <w:trHeight w:val="271"/>
        </w:trPr>
        <w:tc>
          <w:tcPr>
            <w:tcW w:w="3735" w:type="dxa"/>
            <w:gridSpan w:val="3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113A36" w:rsidRDefault="009147CE" w:rsidP="007929F1">
            <w:pPr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33B07" w:rsidRPr="00805620" w:rsidTr="003A4178">
        <w:trPr>
          <w:trHeight w:val="569"/>
        </w:trPr>
        <w:tc>
          <w:tcPr>
            <w:tcW w:w="3735" w:type="dxa"/>
            <w:gridSpan w:val="3"/>
            <w:shd w:val="clear" w:color="auto" w:fill="FFFF00"/>
            <w:vAlign w:val="center"/>
          </w:tcPr>
          <w:p w:rsidR="00633B07" w:rsidRPr="006D41B7" w:rsidRDefault="00633B07" w:rsidP="00633B07">
            <w:pPr>
              <w:jc w:val="center"/>
              <w:rPr>
                <w:rFonts w:eastAsia="Calibri"/>
                <w:sz w:val="20"/>
                <w:szCs w:val="20"/>
              </w:rPr>
            </w:pPr>
            <w:r w:rsidRPr="006D41B7">
              <w:t>1-L’équilibre moteur et l’intégration par le sport</w:t>
            </w:r>
          </w:p>
        </w:tc>
        <w:tc>
          <w:tcPr>
            <w:tcW w:w="3423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FFFF00"/>
            <w:vAlign w:val="center"/>
          </w:tcPr>
          <w:p w:rsidR="00633B07" w:rsidRPr="006E06EB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</w:tc>
        <w:tc>
          <w:tcPr>
            <w:tcW w:w="1429" w:type="dxa"/>
            <w:gridSpan w:val="2"/>
            <w:shd w:val="clear" w:color="auto" w:fill="FFFF00"/>
            <w:vAlign w:val="center"/>
          </w:tcPr>
          <w:p w:rsidR="00633B07" w:rsidRPr="006D41B7" w:rsidRDefault="00633B07" w:rsidP="00633B07">
            <w:pPr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>5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    Tapis </w:t>
            </w:r>
          </w:p>
        </w:tc>
      </w:tr>
      <w:tr w:rsidR="00633B07" w:rsidRPr="00805620" w:rsidTr="00E22904">
        <w:trPr>
          <w:trHeight w:val="78"/>
        </w:trPr>
        <w:tc>
          <w:tcPr>
            <w:tcW w:w="3735" w:type="dxa"/>
            <w:gridSpan w:val="3"/>
            <w:shd w:val="clear" w:color="auto" w:fill="FFFFFF"/>
          </w:tcPr>
          <w:p w:rsidR="00633B07" w:rsidRPr="00113A36" w:rsidRDefault="00633B07" w:rsidP="00633B07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633B07" w:rsidRPr="006D41B7" w:rsidRDefault="00CA4CF7" w:rsidP="00633B07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moteur,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 xml:space="preserve"> et doit pouvoir pr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senter un projet individuel ou collectif d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’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expression motrice sous forme d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’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encha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î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nement d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’é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l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>
                <w:rPr>
                  <w:rFonts w:ascii="TimesNewRoman" w:cs="TimesNewRoman" w:hint="cs"/>
                  <w:b/>
                  <w:color w:val="000000"/>
                  <w:sz w:val="22"/>
                  <w:szCs w:val="22"/>
                </w:rPr>
                <w:t>2C</w:t>
              </w:r>
            </w:smartTag>
            <w:r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7529A9" w:rsidRPr="00805620" w:rsidTr="00E22904">
        <w:trPr>
          <w:trHeight w:val="268"/>
        </w:trPr>
        <w:tc>
          <w:tcPr>
            <w:tcW w:w="3735" w:type="dxa"/>
            <w:gridSpan w:val="3"/>
            <w:shd w:val="clear" w:color="auto" w:fill="FFFFFF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7529A9" w:rsidRPr="00AE40DD" w:rsidRDefault="00DF1872" w:rsidP="00934A5F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F1872">
              <w:rPr>
                <w:rStyle w:val="apple-style-span"/>
                <w:bCs/>
                <w:color w:val="000000"/>
              </w:rPr>
              <w:t>pouvoir présenter un mini- enchaînement à dominante renversement et équilibre et les éléments gymniques figurants dans la difficulté B et C.</w:t>
            </w:r>
          </w:p>
        </w:tc>
      </w:tr>
      <w:tr w:rsidR="00D37EFB" w:rsidRPr="00805620" w:rsidTr="00E22904">
        <w:trPr>
          <w:trHeight w:val="321"/>
        </w:trPr>
        <w:tc>
          <w:tcPr>
            <w:tcW w:w="637" w:type="dxa"/>
            <w:shd w:val="clear" w:color="auto" w:fill="FFFFFF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FFFFFF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633B07" w:rsidRPr="00805620" w:rsidTr="00E22904">
        <w:trPr>
          <w:cantSplit/>
          <w:trHeight w:val="1395"/>
        </w:trPr>
        <w:tc>
          <w:tcPr>
            <w:tcW w:w="63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201406" w:rsidRPr="00402C8A" w:rsidRDefault="00201406" w:rsidP="00F450EF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>-Contrôle de la</w:t>
            </w:r>
            <w:r w:rsidR="00F450EF">
              <w:rPr>
                <w:sz w:val="20"/>
                <w:szCs w:val="20"/>
              </w:rPr>
              <w:t xml:space="preserve"> classe: Contrôle des absences, la</w:t>
            </w:r>
            <w:r w:rsidR="00F450EF" w:rsidRPr="00402C8A">
              <w:rPr>
                <w:sz w:val="20"/>
                <w:szCs w:val="20"/>
              </w:rPr>
              <w:t xml:space="preserve"> tenue</w:t>
            </w:r>
            <w:r w:rsidR="00F450EF">
              <w:rPr>
                <w:sz w:val="20"/>
                <w:szCs w:val="20"/>
              </w:rPr>
              <w:t>.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>-Explication de l’objectif et du déroulement de la séance.</w:t>
            </w:r>
          </w:p>
          <w:p w:rsidR="00201406" w:rsidRPr="00402C8A" w:rsidRDefault="00201406" w:rsidP="00F450EF">
            <w:pPr>
              <w:jc w:val="both"/>
              <w:rPr>
                <w:sz w:val="20"/>
                <w:szCs w:val="20"/>
              </w:rPr>
            </w:pPr>
            <w:r w:rsidRPr="00402C8A">
              <w:rPr>
                <w:b/>
                <w:i/>
                <w:sz w:val="20"/>
                <w:szCs w:val="20"/>
              </w:rPr>
              <w:t>-Échauffement général</w:t>
            </w:r>
            <w:r w:rsidRPr="00402C8A">
              <w:rPr>
                <w:sz w:val="20"/>
                <w:szCs w:val="20"/>
              </w:rPr>
              <w:t> :: Course en petites foulées, échauffement articulaire et musculaire, étirement.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b/>
                <w:i/>
                <w:sz w:val="20"/>
                <w:szCs w:val="20"/>
              </w:rPr>
              <w:t>-Échauffement spécifiques</w:t>
            </w:r>
            <w:r w:rsidRPr="00402C8A">
              <w:rPr>
                <w:sz w:val="20"/>
                <w:szCs w:val="20"/>
              </w:rPr>
              <w:t xml:space="preserve"> : Éducation gymnique : roulements, saut groupé, saut en extension… 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 xml:space="preserve">Souplesse : des épaules, pectoraux, dos… </w:t>
            </w:r>
          </w:p>
          <w:p w:rsidR="00633B07" w:rsidRPr="00997757" w:rsidRDefault="00201406" w:rsidP="00F450EF">
            <w:pPr>
              <w:pStyle w:val="Paragraphedeliste"/>
              <w:numPr>
                <w:ilvl w:val="0"/>
                <w:numId w:val="19"/>
              </w:numPr>
              <w:tabs>
                <w:tab w:val="clear" w:pos="720"/>
                <w:tab w:val="num" w:pos="72"/>
              </w:tabs>
              <w:ind w:left="72" w:firstLine="142"/>
              <w:jc w:val="both"/>
              <w:rPr>
                <w:rStyle w:val="apple-style-span"/>
              </w:rPr>
            </w:pPr>
            <w:r w:rsidRPr="00402C8A">
              <w:rPr>
                <w:sz w:val="20"/>
                <w:szCs w:val="20"/>
              </w:rPr>
              <w:t>Force : gainage, pompes…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33B07" w:rsidRPr="00B50977" w:rsidRDefault="005F4F75" w:rsidP="00F450E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 w:rsidRPr="005F4F75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3.7pt;margin-top:-15.7pt;width:119.85pt;height:59.95pt;z-index:251658240;mso-position-horizontal-relative:text;mso-position-vertical-relative:text">
                  <v:imagedata r:id="rId8" o:title=""/>
                </v:shape>
                <o:OLEObject Type="Embed" ProgID="PBrush" ShapeID="_x0000_s1026" DrawAspect="Content" ObjectID="_1617651438" r:id="rId9"/>
              </w:pi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33B07" w:rsidRPr="00480D63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633B07" w:rsidRPr="00480D63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633B07" w:rsidRPr="003E6F9B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633B07" w:rsidRDefault="00633B07" w:rsidP="00633B07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CA4CF7" w:rsidRPr="0091473F" w:rsidRDefault="00CA4CF7" w:rsidP="00CA4CF7">
            <w:pPr>
              <w:jc w:val="center"/>
            </w:pPr>
            <w:r w:rsidRPr="0091473F">
              <w:t xml:space="preserve">Adaptabilité </w:t>
            </w:r>
          </w:p>
          <w:p w:rsidR="00CA4CF7" w:rsidRPr="0091473F" w:rsidRDefault="00CA4CF7" w:rsidP="00CA4CF7">
            <w:pPr>
              <w:jc w:val="center"/>
            </w:pPr>
            <w:r w:rsidRPr="0091473F">
              <w:t>Spécificité</w:t>
            </w:r>
          </w:p>
          <w:p w:rsidR="00CA4CF7" w:rsidRPr="0091473F" w:rsidRDefault="00CA4CF7" w:rsidP="00CA4CF7">
            <w:pPr>
              <w:jc w:val="center"/>
            </w:pPr>
            <w:r w:rsidRPr="0091473F">
              <w:t>Variabilité</w:t>
            </w:r>
          </w:p>
          <w:p w:rsidR="00CA4CF7" w:rsidRPr="0091473F" w:rsidRDefault="00CA4CF7" w:rsidP="00CA4CF7">
            <w:pPr>
              <w:jc w:val="center"/>
            </w:pPr>
            <w:r w:rsidRPr="0091473F">
              <w:t>Progressivité</w:t>
            </w:r>
          </w:p>
          <w:p w:rsidR="00633B07" w:rsidRPr="003E6F9B" w:rsidRDefault="00633B07" w:rsidP="00633B07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37EFB" w:rsidRPr="00805620" w:rsidTr="00E22904">
        <w:trPr>
          <w:cantSplit/>
          <w:trHeight w:val="3553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201406" w:rsidRDefault="00201406" w:rsidP="0020140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AE40DD" w:rsidRPr="006B675D" w:rsidRDefault="00AE40DD" w:rsidP="00AE40D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  <w:r w:rsidRPr="006B675D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Répartir la classe en 4  groupes :</w:t>
            </w:r>
          </w:p>
          <w:p w:rsidR="00AE40DD" w:rsidRPr="006B675D" w:rsidRDefault="00AE40DD" w:rsidP="00AE40D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</w:p>
          <w:p w:rsidR="00A06A38" w:rsidRPr="006B675D" w:rsidRDefault="00AE40DD" w:rsidP="00A06A38">
            <w:pPr>
              <w:tabs>
                <w:tab w:val="left" w:pos="284"/>
              </w:tabs>
              <w:rPr>
                <w:rFonts w:ascii="Tahoma" w:hAnsi="Tahoma" w:cs="Tahoma"/>
                <w:sz w:val="20"/>
                <w:szCs w:val="20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Atelier </w:t>
            </w: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1 </w:t>
            </w:r>
            <w:r w:rsidRPr="006B675D">
              <w:rPr>
                <w:rFonts w:ascii="Tahoma" w:hAnsi="Tahoma" w:cs="Tahoma"/>
                <w:color w:val="000000"/>
                <w:sz w:val="22"/>
                <w:szCs w:val="22"/>
              </w:rPr>
              <w:t>.</w:t>
            </w:r>
            <w:r w:rsidRPr="006B675D">
              <w:rPr>
                <w:rFonts w:ascii="Tahoma" w:hAnsi="Tahoma" w:cs="Tahoma"/>
                <w:sz w:val="22"/>
                <w:szCs w:val="22"/>
              </w:rPr>
              <w:t>de renforcement</w:t>
            </w:r>
            <w:r w:rsidR="00A06A38" w:rsidRPr="006B675D">
              <w:rPr>
                <w:rFonts w:ascii="Tahoma" w:hAnsi="Tahoma" w:cs="Tahoma"/>
                <w:sz w:val="20"/>
                <w:szCs w:val="20"/>
              </w:rPr>
              <w:t>dans lequel les élèves travaillent ind ou par binômeéléments travaillés dans les séances précédentes.</w:t>
            </w:r>
          </w:p>
          <w:p w:rsidR="00A06A38" w:rsidRPr="006B675D" w:rsidRDefault="00A06A38" w:rsidP="00A06A38">
            <w:pPr>
              <w:tabs>
                <w:tab w:val="left" w:pos="284"/>
              </w:tabs>
              <w:rPr>
                <w:rFonts w:ascii="Tahoma" w:hAnsi="Tahoma" w:cs="Tahoma"/>
                <w:sz w:val="20"/>
                <w:szCs w:val="20"/>
              </w:rPr>
            </w:pPr>
          </w:p>
          <w:p w:rsidR="00AE40DD" w:rsidRPr="006B675D" w:rsidRDefault="00AE40DD" w:rsidP="00C920ED">
            <w:pPr>
              <w:tabs>
                <w:tab w:val="left" w:pos="284"/>
              </w:tabs>
              <w:rPr>
                <w:rFonts w:ascii="Tahoma" w:hAnsi="Tahoma" w:cs="Tahoma"/>
                <w:sz w:val="20"/>
                <w:szCs w:val="20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Atelier </w:t>
            </w: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2 </w:t>
            </w:r>
            <w:r w:rsidRPr="006B675D">
              <w:rPr>
                <w:rFonts w:ascii="Tahoma" w:hAnsi="Tahoma" w:cs="Tahoma"/>
                <w:color w:val="000000"/>
                <w:sz w:val="22"/>
                <w:szCs w:val="22"/>
              </w:rPr>
              <w:t xml:space="preserve">: </w:t>
            </w:r>
            <w:r w:rsidR="00C920ED" w:rsidRPr="006B675D">
              <w:rPr>
                <w:rFonts w:ascii="Tahoma" w:hAnsi="Tahoma" w:cs="Tahoma"/>
                <w:color w:val="000000"/>
                <w:sz w:val="22"/>
                <w:szCs w:val="22"/>
              </w:rPr>
              <w:t xml:space="preserve">roulade avant goupé  + saut extension + </w:t>
            </w:r>
            <w:r w:rsidR="006B675D" w:rsidRPr="006B675D">
              <w:rPr>
                <w:rFonts w:ascii="Tahoma" w:hAnsi="Tahoma" w:cs="Tahoma"/>
                <w:sz w:val="20"/>
                <w:szCs w:val="20"/>
              </w:rPr>
              <w:t>Planche sur un seul pied</w:t>
            </w:r>
          </w:p>
          <w:p w:rsidR="00AE40DD" w:rsidRPr="006B675D" w:rsidRDefault="00AE40DD" w:rsidP="00AE40DD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6B675D" w:rsidRPr="006B675D" w:rsidRDefault="00AE40DD" w:rsidP="006B675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Atelier </w:t>
            </w: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3 </w:t>
            </w:r>
            <w:r w:rsidR="006B675D" w:rsidRPr="006B675D">
              <w:rPr>
                <w:rFonts w:ascii="Tahoma" w:hAnsi="Tahoma" w:cs="Tahoma"/>
                <w:color w:val="000000"/>
                <w:sz w:val="22"/>
                <w:szCs w:val="22"/>
              </w:rPr>
              <w:t>la roue + ½  tour + roulade arrierecarté + planche  facial .</w:t>
            </w:r>
          </w:p>
          <w:p w:rsidR="00C920ED" w:rsidRPr="006B675D" w:rsidRDefault="00C920ED" w:rsidP="00C920E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</w:p>
          <w:p w:rsidR="00AE40DD" w:rsidRPr="006B675D" w:rsidRDefault="00DF1872" w:rsidP="00DF187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>Atelier</w:t>
            </w:r>
            <w:r w:rsidR="00C920ED"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 4 :</w:t>
            </w:r>
            <w:r w:rsidR="00F442EB" w:rsidRPr="006B675D">
              <w:rPr>
                <w:rFonts w:ascii="Tahoma" w:hAnsi="Tahoma" w:cs="Tahoma"/>
                <w:sz w:val="22"/>
                <w:szCs w:val="22"/>
              </w:rPr>
              <w:t>les appuis + chandelle + roulade arrières +AFR</w:t>
            </w:r>
            <w:r w:rsidR="00C920ED" w:rsidRPr="006B675D">
              <w:rPr>
                <w:rFonts w:ascii="Tahoma" w:hAnsi="Tahoma" w:cs="Tahoma"/>
                <w:sz w:val="22"/>
                <w:szCs w:val="22"/>
              </w:rPr>
              <w:t xml:space="preserve">   </w:t>
            </w:r>
            <w:bookmarkStart w:id="0" w:name="_GoBack"/>
            <w:bookmarkEnd w:id="0"/>
          </w:p>
          <w:p w:rsidR="00AE40DD" w:rsidRPr="006B675D" w:rsidRDefault="00AE40DD" w:rsidP="00AE40DD">
            <w:pPr>
              <w:rPr>
                <w:rFonts w:ascii="Tahoma" w:hAnsi="Tahoma" w:cs="Tahoma"/>
                <w:sz w:val="22"/>
                <w:szCs w:val="22"/>
              </w:rPr>
            </w:pPr>
            <w:r w:rsidRPr="006B675D">
              <w:rPr>
                <w:rFonts w:ascii="Tahoma" w:hAnsi="Tahoma" w:cs="Tahoma"/>
                <w:sz w:val="22"/>
                <w:szCs w:val="22"/>
              </w:rPr>
              <w:t>NB ; temps dans chaque atelier 5 min et on change.</w:t>
            </w:r>
          </w:p>
          <w:p w:rsidR="00AE40DD" w:rsidRPr="006B675D" w:rsidRDefault="00AE40DD" w:rsidP="00AE40DD">
            <w:pPr>
              <w:rPr>
                <w:rFonts w:ascii="Tahoma" w:hAnsi="Tahoma" w:cs="Tahoma"/>
                <w:sz w:val="22"/>
                <w:szCs w:val="22"/>
              </w:rPr>
            </w:pPr>
            <w:r w:rsidRPr="006B675D">
              <w:rPr>
                <w:rFonts w:ascii="Tahoma" w:hAnsi="Tahoma" w:cs="Tahoma"/>
                <w:sz w:val="22"/>
                <w:szCs w:val="22"/>
                <w:u w:val="single"/>
              </w:rPr>
              <w:t xml:space="preserve">Consignes : </w:t>
            </w:r>
            <w:r w:rsidRPr="006B675D">
              <w:rPr>
                <w:rFonts w:ascii="Tahoma" w:hAnsi="Tahoma" w:cs="Tahoma"/>
                <w:sz w:val="22"/>
                <w:szCs w:val="22"/>
              </w:rPr>
              <w:t>Respecter l’ordre de passage pour ne pas déranger son partenaire.   Parade.</w:t>
            </w:r>
          </w:p>
          <w:p w:rsidR="00D37EFB" w:rsidRPr="003E6F9B" w:rsidRDefault="00D37EFB" w:rsidP="00201406">
            <w:pPr>
              <w:rPr>
                <w:rStyle w:val="apple-style-span"/>
                <w:b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1656B3" w:rsidRDefault="00934A5F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656678" cy="1465523"/>
                  <wp:effectExtent l="0" t="0" r="1270" b="190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93" cy="146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675D" w:rsidRDefault="006B675D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</w:p>
          <w:p w:rsidR="00934A5F" w:rsidRPr="00B50977" w:rsidRDefault="00934A5F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387737" cy="1059342"/>
                  <wp:effectExtent l="0" t="0" r="3175" b="762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084" cy="1067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D37EF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934A5F" w:rsidRDefault="00934A5F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34646D" w:rsidRDefault="0034646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34646D" w:rsidRDefault="0034646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6B675D" w:rsidRDefault="006B675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6B675D" w:rsidRDefault="006B675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934A5F" w:rsidRPr="003E6F9B" w:rsidRDefault="00DF1872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  <w:r w:rsidRPr="006B675D">
              <w:rPr>
                <w:rFonts w:ascii="Tahoma" w:hAnsi="Tahoma" w:cs="Tahoma"/>
              </w:rPr>
              <w:t>Réaliser</w:t>
            </w:r>
            <w:r w:rsidR="006B675D" w:rsidRPr="006B675D">
              <w:rPr>
                <w:rFonts w:ascii="Tahoma" w:hAnsi="Tahoma" w:cs="Tahoma"/>
              </w:rPr>
              <w:t xml:space="preserve"> un mini </w:t>
            </w:r>
            <w:r w:rsidRPr="006B675D">
              <w:rPr>
                <w:rFonts w:ascii="Tahoma" w:hAnsi="Tahoma" w:cs="Tahoma"/>
              </w:rPr>
              <w:t>enchainement</w:t>
            </w:r>
            <w:r w:rsidR="006B675D" w:rsidRPr="006B675D">
              <w:rPr>
                <w:rFonts w:ascii="Tahoma" w:hAnsi="Tahoma" w:cs="Tahoma"/>
              </w:rPr>
              <w:t xml:space="preserve"> et </w:t>
            </w:r>
            <w:r w:rsidR="006B675D" w:rsidRPr="006B675D">
              <w:rPr>
                <w:rFonts w:ascii="Tahoma" w:hAnsi="Tahoma" w:cs="Tahoma"/>
                <w:color w:val="000000"/>
              </w:rPr>
              <w:t xml:space="preserve"> Arriver à maîtriser les éléments simples.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8458CC" w:rsidRDefault="008458CC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8458CC" w:rsidRDefault="008458CC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D37EFB" w:rsidRDefault="008458CC" w:rsidP="00D37EFB">
            <w:pPr>
              <w:jc w:val="both"/>
              <w:rPr>
                <w:color w:val="000000"/>
              </w:rPr>
            </w:pPr>
            <w:r>
              <w:rPr>
                <w:rStyle w:val="apple-style-span"/>
                <w:b/>
                <w:i/>
                <w:iCs/>
                <w:color w:val="000000"/>
              </w:rPr>
              <w:t>.</w:t>
            </w:r>
            <w:r w:rsidRPr="00D74F7B">
              <w:rPr>
                <w:color w:val="000000"/>
              </w:rPr>
              <w:t xml:space="preserve"> Arriver debout pieds joints</w:t>
            </w:r>
            <w:r>
              <w:rPr>
                <w:color w:val="000000"/>
              </w:rPr>
              <w:t xml:space="preserve"> pour RV groupé</w:t>
            </w:r>
          </w:p>
          <w:p w:rsidR="008458CC" w:rsidRDefault="008458CC" w:rsidP="00D37EFB">
            <w:pPr>
              <w:jc w:val="both"/>
              <w:rPr>
                <w:color w:val="000000"/>
              </w:rPr>
            </w:pPr>
          </w:p>
          <w:p w:rsidR="008458CC" w:rsidRDefault="008458CC" w:rsidP="008458CC">
            <w:r>
              <w:t xml:space="preserve">.     </w:t>
            </w:r>
            <w:r w:rsidRPr="00D74F7B">
              <w:t xml:space="preserve">Corps aligné, maintenir l’attitude </w:t>
            </w:r>
            <w:r>
              <w:t>3</w:t>
            </w:r>
            <w:r w:rsidRPr="00D74F7B">
              <w:t xml:space="preserve"> seconds.</w:t>
            </w:r>
          </w:p>
          <w:p w:rsidR="008458CC" w:rsidRPr="00D74F7B" w:rsidRDefault="008458CC" w:rsidP="008458CC">
            <w:pPr>
              <w:pStyle w:val="Titre2"/>
              <w:jc w:val="both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A</w:t>
            </w:r>
            <w:r w:rsidRPr="00D74F7B">
              <w:rPr>
                <w:sz w:val="22"/>
                <w:szCs w:val="22"/>
                <w:u w:val="none"/>
              </w:rPr>
              <w:t>lignement du tronc, les jambes, points des pieds.</w:t>
            </w:r>
          </w:p>
          <w:p w:rsidR="008458CC" w:rsidRDefault="008458CC" w:rsidP="008458CC">
            <w:pPr>
              <w:rPr>
                <w:b/>
                <w:bCs/>
              </w:rPr>
            </w:pPr>
          </w:p>
          <w:p w:rsidR="008458CC" w:rsidRPr="00D74F7B" w:rsidRDefault="008458CC" w:rsidP="008458CC">
            <w:r w:rsidRPr="00D74F7B">
              <w:t>Alignement pieds, bassin et épaules.</w:t>
            </w:r>
          </w:p>
          <w:p w:rsidR="008458CC" w:rsidRPr="00D74F7B" w:rsidRDefault="008458CC" w:rsidP="008458CC">
            <w:pPr>
              <w:rPr>
                <w:b/>
                <w:bCs/>
              </w:rPr>
            </w:pPr>
          </w:p>
          <w:p w:rsidR="008458CC" w:rsidRPr="003E6F9B" w:rsidRDefault="008458CC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633B07" w:rsidRPr="00805620" w:rsidTr="009252AD">
        <w:trPr>
          <w:cantSplit/>
          <w:trHeight w:val="1112"/>
        </w:trPr>
        <w:tc>
          <w:tcPr>
            <w:tcW w:w="63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>
              <w:object w:dxaOrig="2070" w:dyaOrig="990">
                <v:shape id="_x0000_i1025" type="#_x0000_t75" style="width:104.2pt;height:49.15pt" o:ole="">
                  <v:imagedata r:id="rId12" o:title=""/>
                </v:shape>
                <o:OLEObject Type="Embed" ProgID="PBrush" ShapeID="_x0000_i1025" DrawAspect="Content" ObjectID="_1617651437" r:id="rId13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633B07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Participation des</w:t>
            </w:r>
          </w:p>
          <w:p w:rsidR="00633B07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questions/réponses</w:t>
            </w:r>
          </w:p>
        </w:tc>
      </w:tr>
    </w:tbl>
    <w:p w:rsidR="00EE1BD7" w:rsidRPr="00D63B39" w:rsidRDefault="00EE1BD7" w:rsidP="00D63B39"/>
    <w:sectPr w:rsidR="00EE1BD7" w:rsidRPr="00D63B39" w:rsidSect="00BD6770">
      <w:headerReference w:type="default" r:id="rId14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8CD" w:rsidRDefault="007548CD" w:rsidP="00B628EF">
      <w:r>
        <w:separator/>
      </w:r>
    </w:p>
  </w:endnote>
  <w:endnote w:type="continuationSeparator" w:id="1">
    <w:p w:rsidR="007548CD" w:rsidRDefault="007548CD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8CD" w:rsidRDefault="007548CD" w:rsidP="00B628EF">
      <w:r>
        <w:separator/>
      </w:r>
    </w:p>
  </w:footnote>
  <w:footnote w:type="continuationSeparator" w:id="1">
    <w:p w:rsidR="007548CD" w:rsidRDefault="007548CD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Default="00E22904" w:rsidP="0066187E">
    <w:pPr>
      <w:pStyle w:val="En-tte"/>
      <w:tabs>
        <w:tab w:val="clear" w:pos="4536"/>
        <w:tab w:val="clear" w:pos="9072"/>
        <w:tab w:val="left" w:pos="11655"/>
      </w:tabs>
    </w:pPr>
  </w:p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E22904" w:rsidP="00BB5D2F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26281E3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0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9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33B07"/>
    <w:rsid w:val="000126FA"/>
    <w:rsid w:val="00013491"/>
    <w:rsid w:val="0002487C"/>
    <w:rsid w:val="000276D7"/>
    <w:rsid w:val="00043CE7"/>
    <w:rsid w:val="00050A07"/>
    <w:rsid w:val="000568F9"/>
    <w:rsid w:val="00061D75"/>
    <w:rsid w:val="0006201C"/>
    <w:rsid w:val="0007593F"/>
    <w:rsid w:val="000802C9"/>
    <w:rsid w:val="00083A41"/>
    <w:rsid w:val="00083ECE"/>
    <w:rsid w:val="0008498E"/>
    <w:rsid w:val="000B5C79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61B71"/>
    <w:rsid w:val="001656B3"/>
    <w:rsid w:val="0017223D"/>
    <w:rsid w:val="00173820"/>
    <w:rsid w:val="00192DCC"/>
    <w:rsid w:val="00193BEC"/>
    <w:rsid w:val="0019472E"/>
    <w:rsid w:val="0019506D"/>
    <w:rsid w:val="001A484E"/>
    <w:rsid w:val="001A602C"/>
    <w:rsid w:val="001C1A0C"/>
    <w:rsid w:val="001D430D"/>
    <w:rsid w:val="001D4F49"/>
    <w:rsid w:val="001D7478"/>
    <w:rsid w:val="001F39C2"/>
    <w:rsid w:val="001F5579"/>
    <w:rsid w:val="001F6E58"/>
    <w:rsid w:val="00201406"/>
    <w:rsid w:val="00202D0E"/>
    <w:rsid w:val="00206E05"/>
    <w:rsid w:val="002203BD"/>
    <w:rsid w:val="00235696"/>
    <w:rsid w:val="002454CD"/>
    <w:rsid w:val="0024660C"/>
    <w:rsid w:val="00257623"/>
    <w:rsid w:val="002578E3"/>
    <w:rsid w:val="00257E0B"/>
    <w:rsid w:val="00266E43"/>
    <w:rsid w:val="00270D31"/>
    <w:rsid w:val="00272542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24B9A"/>
    <w:rsid w:val="0034646D"/>
    <w:rsid w:val="003556CB"/>
    <w:rsid w:val="00365BE0"/>
    <w:rsid w:val="003800A4"/>
    <w:rsid w:val="0038180D"/>
    <w:rsid w:val="00392EA7"/>
    <w:rsid w:val="00393241"/>
    <w:rsid w:val="003A1943"/>
    <w:rsid w:val="003A4178"/>
    <w:rsid w:val="003A7CEF"/>
    <w:rsid w:val="003C74D2"/>
    <w:rsid w:val="003D78D1"/>
    <w:rsid w:val="003E04DC"/>
    <w:rsid w:val="003E2AE8"/>
    <w:rsid w:val="003E6F9B"/>
    <w:rsid w:val="003F3574"/>
    <w:rsid w:val="003F5020"/>
    <w:rsid w:val="003F6A31"/>
    <w:rsid w:val="00405D47"/>
    <w:rsid w:val="00441607"/>
    <w:rsid w:val="004476E9"/>
    <w:rsid w:val="0045686D"/>
    <w:rsid w:val="00462006"/>
    <w:rsid w:val="00463E32"/>
    <w:rsid w:val="00465BBD"/>
    <w:rsid w:val="00485007"/>
    <w:rsid w:val="00494532"/>
    <w:rsid w:val="004A0964"/>
    <w:rsid w:val="004A6D5B"/>
    <w:rsid w:val="004B42D3"/>
    <w:rsid w:val="004C41A1"/>
    <w:rsid w:val="004D6112"/>
    <w:rsid w:val="004D7314"/>
    <w:rsid w:val="004E4205"/>
    <w:rsid w:val="004F0CDD"/>
    <w:rsid w:val="004F2D27"/>
    <w:rsid w:val="004F3813"/>
    <w:rsid w:val="004F6B69"/>
    <w:rsid w:val="0051090F"/>
    <w:rsid w:val="005115F6"/>
    <w:rsid w:val="00512A85"/>
    <w:rsid w:val="00514A22"/>
    <w:rsid w:val="0051524F"/>
    <w:rsid w:val="00517565"/>
    <w:rsid w:val="00517E42"/>
    <w:rsid w:val="00522A9A"/>
    <w:rsid w:val="005244ED"/>
    <w:rsid w:val="00531406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7BD6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5F4F75"/>
    <w:rsid w:val="006055E0"/>
    <w:rsid w:val="00620F50"/>
    <w:rsid w:val="00624762"/>
    <w:rsid w:val="006258A7"/>
    <w:rsid w:val="00631B49"/>
    <w:rsid w:val="00633B07"/>
    <w:rsid w:val="00634603"/>
    <w:rsid w:val="006353B8"/>
    <w:rsid w:val="006374CA"/>
    <w:rsid w:val="00637DB8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4608"/>
    <w:rsid w:val="006A1DEB"/>
    <w:rsid w:val="006A5954"/>
    <w:rsid w:val="006B057E"/>
    <w:rsid w:val="006B4C6F"/>
    <w:rsid w:val="006B675D"/>
    <w:rsid w:val="006C170D"/>
    <w:rsid w:val="006C3973"/>
    <w:rsid w:val="006C66A1"/>
    <w:rsid w:val="006D1FF3"/>
    <w:rsid w:val="006D2355"/>
    <w:rsid w:val="006D41B7"/>
    <w:rsid w:val="006E13E9"/>
    <w:rsid w:val="006E61A8"/>
    <w:rsid w:val="006F68FC"/>
    <w:rsid w:val="007001FC"/>
    <w:rsid w:val="00703430"/>
    <w:rsid w:val="007118C5"/>
    <w:rsid w:val="00731ED0"/>
    <w:rsid w:val="00734D6A"/>
    <w:rsid w:val="007529A9"/>
    <w:rsid w:val="00753727"/>
    <w:rsid w:val="007548CD"/>
    <w:rsid w:val="00766372"/>
    <w:rsid w:val="007827E0"/>
    <w:rsid w:val="0078415E"/>
    <w:rsid w:val="00786C11"/>
    <w:rsid w:val="007929F1"/>
    <w:rsid w:val="00797330"/>
    <w:rsid w:val="007A5477"/>
    <w:rsid w:val="007A751E"/>
    <w:rsid w:val="007B6BF2"/>
    <w:rsid w:val="007C05E1"/>
    <w:rsid w:val="007D0ADA"/>
    <w:rsid w:val="007D7CB7"/>
    <w:rsid w:val="007E635A"/>
    <w:rsid w:val="007F143F"/>
    <w:rsid w:val="007F54C7"/>
    <w:rsid w:val="007F67A4"/>
    <w:rsid w:val="00804732"/>
    <w:rsid w:val="00814CBA"/>
    <w:rsid w:val="00815CEA"/>
    <w:rsid w:val="00816D44"/>
    <w:rsid w:val="00816F0B"/>
    <w:rsid w:val="00821C54"/>
    <w:rsid w:val="00834540"/>
    <w:rsid w:val="00834C69"/>
    <w:rsid w:val="00837B38"/>
    <w:rsid w:val="00841065"/>
    <w:rsid w:val="0084365E"/>
    <w:rsid w:val="00843F02"/>
    <w:rsid w:val="008458CC"/>
    <w:rsid w:val="00846225"/>
    <w:rsid w:val="00851C9F"/>
    <w:rsid w:val="00864B2C"/>
    <w:rsid w:val="0086599A"/>
    <w:rsid w:val="00866DCA"/>
    <w:rsid w:val="00867469"/>
    <w:rsid w:val="00885DB8"/>
    <w:rsid w:val="0088676F"/>
    <w:rsid w:val="008868B3"/>
    <w:rsid w:val="00890A06"/>
    <w:rsid w:val="00890B2D"/>
    <w:rsid w:val="008A6205"/>
    <w:rsid w:val="008F14DC"/>
    <w:rsid w:val="008F4C04"/>
    <w:rsid w:val="008F75B1"/>
    <w:rsid w:val="00900786"/>
    <w:rsid w:val="00907FBF"/>
    <w:rsid w:val="009147CE"/>
    <w:rsid w:val="00920384"/>
    <w:rsid w:val="00922EF9"/>
    <w:rsid w:val="0093479C"/>
    <w:rsid w:val="00934A5F"/>
    <w:rsid w:val="00937983"/>
    <w:rsid w:val="00937B0B"/>
    <w:rsid w:val="0094588D"/>
    <w:rsid w:val="00974AB0"/>
    <w:rsid w:val="0097664F"/>
    <w:rsid w:val="009871E0"/>
    <w:rsid w:val="0099224A"/>
    <w:rsid w:val="00995436"/>
    <w:rsid w:val="009964A9"/>
    <w:rsid w:val="009A666B"/>
    <w:rsid w:val="009B0102"/>
    <w:rsid w:val="009B38CE"/>
    <w:rsid w:val="009B4D3F"/>
    <w:rsid w:val="009B5522"/>
    <w:rsid w:val="009C2643"/>
    <w:rsid w:val="009C2EDC"/>
    <w:rsid w:val="009C3B7A"/>
    <w:rsid w:val="009D0C28"/>
    <w:rsid w:val="009D27D4"/>
    <w:rsid w:val="009D30D6"/>
    <w:rsid w:val="009D493F"/>
    <w:rsid w:val="009D6D81"/>
    <w:rsid w:val="009E2A6E"/>
    <w:rsid w:val="009E3FF2"/>
    <w:rsid w:val="009F359E"/>
    <w:rsid w:val="00A00E67"/>
    <w:rsid w:val="00A013C2"/>
    <w:rsid w:val="00A06A38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75DE7"/>
    <w:rsid w:val="00A80EEC"/>
    <w:rsid w:val="00A8743E"/>
    <w:rsid w:val="00A93DDE"/>
    <w:rsid w:val="00A94877"/>
    <w:rsid w:val="00AA5296"/>
    <w:rsid w:val="00AB65E8"/>
    <w:rsid w:val="00AC7797"/>
    <w:rsid w:val="00AD2046"/>
    <w:rsid w:val="00AD25FE"/>
    <w:rsid w:val="00AE1702"/>
    <w:rsid w:val="00AE40DD"/>
    <w:rsid w:val="00AF42F4"/>
    <w:rsid w:val="00AF6532"/>
    <w:rsid w:val="00B043E8"/>
    <w:rsid w:val="00B07D1A"/>
    <w:rsid w:val="00B10C53"/>
    <w:rsid w:val="00B237DE"/>
    <w:rsid w:val="00B25BF9"/>
    <w:rsid w:val="00B50977"/>
    <w:rsid w:val="00B628EF"/>
    <w:rsid w:val="00B634D6"/>
    <w:rsid w:val="00B679D9"/>
    <w:rsid w:val="00B8090E"/>
    <w:rsid w:val="00B81E3C"/>
    <w:rsid w:val="00B872B0"/>
    <w:rsid w:val="00BA5584"/>
    <w:rsid w:val="00BA76F7"/>
    <w:rsid w:val="00BA7C9A"/>
    <w:rsid w:val="00BB1B68"/>
    <w:rsid w:val="00BB5D2F"/>
    <w:rsid w:val="00BD6770"/>
    <w:rsid w:val="00BE5C70"/>
    <w:rsid w:val="00BE678F"/>
    <w:rsid w:val="00BF02E7"/>
    <w:rsid w:val="00BF512F"/>
    <w:rsid w:val="00C010F3"/>
    <w:rsid w:val="00C049E3"/>
    <w:rsid w:val="00C12AF7"/>
    <w:rsid w:val="00C12E0A"/>
    <w:rsid w:val="00C268B6"/>
    <w:rsid w:val="00C360D2"/>
    <w:rsid w:val="00C40BEA"/>
    <w:rsid w:val="00C41A5F"/>
    <w:rsid w:val="00C42812"/>
    <w:rsid w:val="00C4323F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0ED"/>
    <w:rsid w:val="00C92E40"/>
    <w:rsid w:val="00C972FB"/>
    <w:rsid w:val="00CA1E61"/>
    <w:rsid w:val="00CA4CF7"/>
    <w:rsid w:val="00CB2D06"/>
    <w:rsid w:val="00CB3DAF"/>
    <w:rsid w:val="00CC22F1"/>
    <w:rsid w:val="00CD66FF"/>
    <w:rsid w:val="00CE19DC"/>
    <w:rsid w:val="00CF6AC7"/>
    <w:rsid w:val="00CF75DE"/>
    <w:rsid w:val="00D00188"/>
    <w:rsid w:val="00D00CB5"/>
    <w:rsid w:val="00D0493F"/>
    <w:rsid w:val="00D116D6"/>
    <w:rsid w:val="00D20C83"/>
    <w:rsid w:val="00D366D4"/>
    <w:rsid w:val="00D37EFB"/>
    <w:rsid w:val="00D46350"/>
    <w:rsid w:val="00D46A19"/>
    <w:rsid w:val="00D51251"/>
    <w:rsid w:val="00D5244B"/>
    <w:rsid w:val="00D57710"/>
    <w:rsid w:val="00D615D9"/>
    <w:rsid w:val="00D63B39"/>
    <w:rsid w:val="00D7315D"/>
    <w:rsid w:val="00D83B54"/>
    <w:rsid w:val="00D87325"/>
    <w:rsid w:val="00D925ED"/>
    <w:rsid w:val="00DA2190"/>
    <w:rsid w:val="00DA7264"/>
    <w:rsid w:val="00DB5ADD"/>
    <w:rsid w:val="00DB6D82"/>
    <w:rsid w:val="00DC51BD"/>
    <w:rsid w:val="00DC7D72"/>
    <w:rsid w:val="00DD1408"/>
    <w:rsid w:val="00DD20A1"/>
    <w:rsid w:val="00DD4DAD"/>
    <w:rsid w:val="00DE2864"/>
    <w:rsid w:val="00DF1872"/>
    <w:rsid w:val="00DF7C15"/>
    <w:rsid w:val="00E00F8C"/>
    <w:rsid w:val="00E03B1F"/>
    <w:rsid w:val="00E053E7"/>
    <w:rsid w:val="00E13296"/>
    <w:rsid w:val="00E22904"/>
    <w:rsid w:val="00E25BA4"/>
    <w:rsid w:val="00E33AE0"/>
    <w:rsid w:val="00E3506D"/>
    <w:rsid w:val="00E357EB"/>
    <w:rsid w:val="00E424CC"/>
    <w:rsid w:val="00E649B3"/>
    <w:rsid w:val="00E776BC"/>
    <w:rsid w:val="00E77FBB"/>
    <w:rsid w:val="00E843D7"/>
    <w:rsid w:val="00E86443"/>
    <w:rsid w:val="00E87E2B"/>
    <w:rsid w:val="00E95D87"/>
    <w:rsid w:val="00E965EE"/>
    <w:rsid w:val="00EA6815"/>
    <w:rsid w:val="00EB4FE8"/>
    <w:rsid w:val="00EC70AE"/>
    <w:rsid w:val="00EC7968"/>
    <w:rsid w:val="00EE0A75"/>
    <w:rsid w:val="00EE1BD7"/>
    <w:rsid w:val="00EE69AC"/>
    <w:rsid w:val="00EF3267"/>
    <w:rsid w:val="00F00089"/>
    <w:rsid w:val="00F1192A"/>
    <w:rsid w:val="00F22C1B"/>
    <w:rsid w:val="00F25DEB"/>
    <w:rsid w:val="00F264C3"/>
    <w:rsid w:val="00F26B6B"/>
    <w:rsid w:val="00F31C9C"/>
    <w:rsid w:val="00F43D6D"/>
    <w:rsid w:val="00F440DC"/>
    <w:rsid w:val="00F442EB"/>
    <w:rsid w:val="00F450EF"/>
    <w:rsid w:val="00F53280"/>
    <w:rsid w:val="00F540BA"/>
    <w:rsid w:val="00F61936"/>
    <w:rsid w:val="00F66FB2"/>
    <w:rsid w:val="00F7060D"/>
    <w:rsid w:val="00F70E29"/>
    <w:rsid w:val="00F72993"/>
    <w:rsid w:val="00F823D6"/>
    <w:rsid w:val="00F926F4"/>
    <w:rsid w:val="00F969F7"/>
    <w:rsid w:val="00F9745D"/>
    <w:rsid w:val="00FA1A36"/>
    <w:rsid w:val="00FA6DCB"/>
    <w:rsid w:val="00FB7873"/>
    <w:rsid w:val="00FB7FFD"/>
    <w:rsid w:val="00FC15D5"/>
    <w:rsid w:val="00FD093A"/>
    <w:rsid w:val="00FD0E78"/>
    <w:rsid w:val="00FE0260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8458CC"/>
    <w:pPr>
      <w:keepNext/>
      <w:outlineLvl w:val="1"/>
    </w:pPr>
    <w:rPr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  <w:style w:type="character" w:customStyle="1" w:styleId="Titre2Car">
    <w:name w:val="Titre 2 Car"/>
    <w:basedOn w:val="Policepardfaut"/>
    <w:link w:val="Titre2"/>
    <w:rsid w:val="008458CC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458CC"/>
    <w:pPr>
      <w:keepNext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TableWeb1">
    <w:name w:val="Table Web 1"/>
    <w:basedOn w:val="Table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efaultParagraphFont"/>
    <w:rsid w:val="00441607"/>
  </w:style>
  <w:style w:type="character" w:customStyle="1" w:styleId="Heading2Char">
    <w:name w:val="Heading 2 Char"/>
    <w:basedOn w:val="DefaultParagraphFont"/>
    <w:link w:val="Heading2"/>
    <w:rsid w:val="008458CC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PS\cycle%20gymnastique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0965-CB66-480E-91A9-5B5F19771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1</TotalTime>
  <Pages>1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</dc:creator>
  <cp:lastModifiedBy>hp</cp:lastModifiedBy>
  <cp:revision>3</cp:revision>
  <cp:lastPrinted>2014-10-30T12:41:00Z</cp:lastPrinted>
  <dcterms:created xsi:type="dcterms:W3CDTF">2019-04-24T21:32:00Z</dcterms:created>
  <dcterms:modified xsi:type="dcterms:W3CDTF">2019-04-24T21:51:00Z</dcterms:modified>
</cp:coreProperties>
</file>